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7E092" w14:textId="77777777" w:rsidR="009D21A0" w:rsidRDefault="009D21A0" w:rsidP="009D2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WAYNFLETT (</w:t>
      </w:r>
      <w:proofErr w:type="gramStart"/>
      <w:r>
        <w:rPr>
          <w:rFonts w:ascii="Times New Roman" w:hAnsi="Times New Roman" w:cs="Times New Roman"/>
          <w:u w:val="single"/>
        </w:rPr>
        <w:t>WANFLETE)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(fl.1484)</w:t>
      </w:r>
    </w:p>
    <w:p w14:paraId="708EFAA8" w14:textId="77777777" w:rsidR="009D21A0" w:rsidRDefault="009D21A0" w:rsidP="009D2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West Langdon, Kent.</w:t>
      </w:r>
    </w:p>
    <w:p w14:paraId="3832F305" w14:textId="77777777" w:rsidR="009D21A0" w:rsidRDefault="009D21A0" w:rsidP="009D21A0">
      <w:pPr>
        <w:rPr>
          <w:rFonts w:ascii="Times New Roman" w:hAnsi="Times New Roman" w:cs="Times New Roman"/>
        </w:rPr>
      </w:pPr>
    </w:p>
    <w:p w14:paraId="15A1E78D" w14:textId="77777777" w:rsidR="009D21A0" w:rsidRDefault="009D21A0" w:rsidP="009D21A0">
      <w:pPr>
        <w:rPr>
          <w:rFonts w:ascii="Times New Roman" w:hAnsi="Times New Roman" w:cs="Times New Roman"/>
        </w:rPr>
      </w:pPr>
    </w:p>
    <w:p w14:paraId="7F3CD2CD" w14:textId="77777777" w:rsidR="009D21A0" w:rsidRDefault="009D21A0" w:rsidP="009D2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Nicholas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Walmer</w:t>
      </w:r>
      <w:proofErr w:type="spellEnd"/>
      <w:r>
        <w:rPr>
          <w:rFonts w:ascii="Times New Roman" w:hAnsi="Times New Roman" w:cs="Times New Roman"/>
        </w:rPr>
        <w:t>(q.v.),</w:t>
      </w:r>
    </w:p>
    <w:p w14:paraId="5B7006B8" w14:textId="77777777" w:rsidR="009D21A0" w:rsidRDefault="009D21A0" w:rsidP="009D2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Mersshe</w:t>
      </w:r>
      <w:proofErr w:type="spellEnd"/>
      <w:r>
        <w:rPr>
          <w:rFonts w:ascii="Times New Roman" w:hAnsi="Times New Roman" w:cs="Times New Roman"/>
        </w:rPr>
        <w:t xml:space="preserve"> of Ripple(q.v.)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William </w:t>
      </w:r>
      <w:proofErr w:type="spellStart"/>
      <w:r>
        <w:rPr>
          <w:rFonts w:ascii="Times New Roman" w:hAnsi="Times New Roman" w:cs="Times New Roman"/>
        </w:rPr>
        <w:t>Wethot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Oxney</w:t>
      </w:r>
      <w:proofErr w:type="spellEnd"/>
      <w:r>
        <w:rPr>
          <w:rFonts w:ascii="Times New Roman" w:hAnsi="Times New Roman" w:cs="Times New Roman"/>
        </w:rPr>
        <w:t>(q.v.),</w:t>
      </w:r>
    </w:p>
    <w:p w14:paraId="73BEB19C" w14:textId="77777777" w:rsidR="009D21A0" w:rsidRDefault="009D21A0" w:rsidP="009D2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 of Richard </w:t>
      </w:r>
      <w:proofErr w:type="spellStart"/>
      <w:r>
        <w:rPr>
          <w:rFonts w:ascii="Times New Roman" w:hAnsi="Times New Roman" w:cs="Times New Roman"/>
        </w:rPr>
        <w:t>Wethot</w:t>
      </w:r>
      <w:proofErr w:type="spellEnd"/>
      <w:r>
        <w:rPr>
          <w:rFonts w:ascii="Times New Roman" w:hAnsi="Times New Roman" w:cs="Times New Roman"/>
        </w:rPr>
        <w:t>(q.v.).</w:t>
      </w:r>
    </w:p>
    <w:p w14:paraId="75B095AB" w14:textId="77777777" w:rsidR="009D21A0" w:rsidRDefault="009D21A0" w:rsidP="009D2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26AC5D2" w14:textId="77777777" w:rsidR="009D21A0" w:rsidRDefault="009D21A0" w:rsidP="009D21A0">
      <w:pPr>
        <w:rPr>
          <w:rFonts w:ascii="Times New Roman" w:hAnsi="Times New Roman" w:cs="Times New Roman"/>
        </w:rPr>
      </w:pPr>
    </w:p>
    <w:p w14:paraId="2533D724" w14:textId="77777777" w:rsidR="009D21A0" w:rsidRDefault="009D21A0" w:rsidP="009D21A0">
      <w:pPr>
        <w:rPr>
          <w:rFonts w:ascii="Times New Roman" w:hAnsi="Times New Roman" w:cs="Times New Roman"/>
        </w:rPr>
      </w:pPr>
    </w:p>
    <w:p w14:paraId="50D14F5A" w14:textId="77777777" w:rsidR="009D21A0" w:rsidRDefault="009D21A0" w:rsidP="009D2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March 2019</w:t>
      </w:r>
    </w:p>
    <w:p w14:paraId="08DE1048" w14:textId="77777777" w:rsidR="006B2F86" w:rsidRPr="00E71FC3" w:rsidRDefault="009D21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83356" w14:textId="77777777" w:rsidR="009D21A0" w:rsidRDefault="009D21A0" w:rsidP="00E71FC3">
      <w:r>
        <w:separator/>
      </w:r>
    </w:p>
  </w:endnote>
  <w:endnote w:type="continuationSeparator" w:id="0">
    <w:p w14:paraId="1832DF34" w14:textId="77777777" w:rsidR="009D21A0" w:rsidRDefault="009D21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2CD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A32F3" w14:textId="77777777" w:rsidR="009D21A0" w:rsidRDefault="009D21A0" w:rsidP="00E71FC3">
      <w:r>
        <w:separator/>
      </w:r>
    </w:p>
  </w:footnote>
  <w:footnote w:type="continuationSeparator" w:id="0">
    <w:p w14:paraId="078C8ADC" w14:textId="77777777" w:rsidR="009D21A0" w:rsidRDefault="009D21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1A0"/>
    <w:rsid w:val="001A7C09"/>
    <w:rsid w:val="00577BD5"/>
    <w:rsid w:val="00656CBA"/>
    <w:rsid w:val="006A1F77"/>
    <w:rsid w:val="00733BE7"/>
    <w:rsid w:val="009D21A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A4EFF"/>
  <w15:chartTrackingRefBased/>
  <w15:docId w15:val="{A610CC93-893C-4FF2-AA0E-B680EA08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1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2019-04-04T19:47:00Z</dcterms:created>
  <dcterms:modified xsi:type="dcterms:W3CDTF">2019-04-04T19:49:00Z</dcterms:modified>
</cp:coreProperties>
</file>